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1" w:type="dxa"/>
        <w:tblInd w:w="93" w:type="dxa"/>
        <w:tblLook w:val="00A0"/>
      </w:tblPr>
      <w:tblGrid>
        <w:gridCol w:w="1099"/>
        <w:gridCol w:w="1439"/>
        <w:gridCol w:w="171"/>
        <w:gridCol w:w="807"/>
        <w:gridCol w:w="939"/>
        <w:gridCol w:w="2670"/>
        <w:gridCol w:w="939"/>
        <w:gridCol w:w="551"/>
        <w:gridCol w:w="1145"/>
        <w:gridCol w:w="551"/>
      </w:tblGrid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tabs>
                <w:tab w:val="left" w:pos="5436"/>
              </w:tabs>
              <w:spacing w:line="240" w:lineRule="auto"/>
              <w:ind w:right="-108"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ПРИЛОЖЕНИЕ № 2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tabs>
                <w:tab w:val="left" w:pos="5436"/>
              </w:tabs>
              <w:spacing w:line="240" w:lineRule="auto"/>
              <w:ind w:right="-108"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к решению XXI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V</w:t>
            </w: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сессии II созыва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tabs>
                <w:tab w:val="left" w:pos="5436"/>
              </w:tabs>
              <w:spacing w:line="240" w:lineRule="auto"/>
              <w:ind w:right="-108"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Совета Выселковского сельского 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tabs>
                <w:tab w:val="left" w:pos="5436"/>
              </w:tabs>
              <w:spacing w:line="240" w:lineRule="auto"/>
              <w:ind w:right="-108"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tabs>
                <w:tab w:val="left" w:pos="5436"/>
              </w:tabs>
              <w:spacing w:line="240" w:lineRule="auto"/>
              <w:ind w:right="-108"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от 17 мая 2012 года № 6 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Объем поступлений доходов в бюджет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Выселковского района в 2012 </w:t>
            </w:r>
            <w:r w:rsidRPr="00653D6C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году</w:t>
            </w: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10F" w:rsidRPr="003D564F" w:rsidTr="00653D6C">
        <w:trPr>
          <w:gridAfter w:val="1"/>
          <w:wAfter w:w="551" w:type="dxa"/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10F" w:rsidRPr="003D564F" w:rsidTr="00653D6C">
        <w:trPr>
          <w:gridAfter w:val="1"/>
          <w:wAfter w:w="551" w:type="dxa"/>
          <w:trHeight w:val="330"/>
        </w:trPr>
        <w:tc>
          <w:tcPr>
            <w:tcW w:w="976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(тыс.</w:t>
            </w: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рублей)</w:t>
            </w:r>
          </w:p>
        </w:tc>
      </w:tr>
      <w:tr w:rsidR="00C7110F" w:rsidRPr="003D564F" w:rsidTr="00755803">
        <w:trPr>
          <w:gridAfter w:val="1"/>
          <w:wAfter w:w="551" w:type="dxa"/>
          <w:trHeight w:val="1885"/>
        </w:trPr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Код</w:t>
            </w:r>
          </w:p>
          <w:p w:rsidR="00C7110F" w:rsidRPr="00653D6C" w:rsidRDefault="00C7110F" w:rsidP="00653D6C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бюджетной классификации Российской Федерации</w:t>
            </w:r>
          </w:p>
        </w:tc>
        <w:tc>
          <w:tcPr>
            <w:tcW w:w="5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Наименование</w:t>
            </w:r>
          </w:p>
          <w:p w:rsidR="00C7110F" w:rsidRPr="00653D6C" w:rsidRDefault="00C7110F" w:rsidP="00653D6C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доходов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Сумма </w:t>
            </w:r>
          </w:p>
        </w:tc>
      </w:tr>
      <w:tr w:rsidR="00C7110F" w:rsidRPr="003D564F" w:rsidTr="00D671A1">
        <w:trPr>
          <w:gridAfter w:val="1"/>
          <w:wAfter w:w="551" w:type="dxa"/>
          <w:trHeight w:val="330"/>
        </w:trPr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</w:tr>
      <w:tr w:rsidR="00C7110F" w:rsidRPr="003D564F" w:rsidTr="00D671A1">
        <w:trPr>
          <w:gridAfter w:val="1"/>
          <w:wAfter w:w="551" w:type="dxa"/>
          <w:trHeight w:val="345"/>
        </w:trPr>
        <w:tc>
          <w:tcPr>
            <w:tcW w:w="2709" w:type="dxa"/>
            <w:gridSpan w:val="3"/>
            <w:tcBorders>
              <w:top w:val="single" w:sz="4" w:space="0" w:color="auto"/>
            </w:tcBorders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10000000000000000</w:t>
            </w:r>
          </w:p>
        </w:tc>
        <w:tc>
          <w:tcPr>
            <w:tcW w:w="5355" w:type="dxa"/>
            <w:gridSpan w:val="4"/>
            <w:tcBorders>
              <w:top w:val="single" w:sz="4" w:space="0" w:color="auto"/>
            </w:tcBorders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</w:tcBorders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</w:t>
            </w: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8220,0</w:t>
            </w:r>
          </w:p>
        </w:tc>
      </w:tr>
      <w:tr w:rsidR="00C7110F" w:rsidRPr="003D564F" w:rsidTr="00D671A1">
        <w:trPr>
          <w:gridAfter w:val="1"/>
          <w:wAfter w:w="551" w:type="dxa"/>
          <w:trHeight w:val="36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10102000010000100</w:t>
            </w:r>
          </w:p>
        </w:tc>
        <w:tc>
          <w:tcPr>
            <w:tcW w:w="5355" w:type="dxa"/>
            <w:gridSpan w:val="4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</w:t>
            </w: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2528,0</w:t>
            </w:r>
          </w:p>
        </w:tc>
      </w:tr>
      <w:tr w:rsidR="00C7110F" w:rsidRPr="003D564F" w:rsidTr="00D671A1">
        <w:trPr>
          <w:gridAfter w:val="1"/>
          <w:wAfter w:w="551" w:type="dxa"/>
          <w:trHeight w:val="375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10503000010000100</w:t>
            </w:r>
          </w:p>
        </w:tc>
        <w:tc>
          <w:tcPr>
            <w:tcW w:w="5355" w:type="dxa"/>
            <w:gridSpan w:val="4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Единый сельскохозяйственный налог                                             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972,0</w:t>
            </w:r>
          </w:p>
        </w:tc>
      </w:tr>
      <w:tr w:rsidR="00C7110F" w:rsidRPr="003D564F" w:rsidTr="00D671A1">
        <w:trPr>
          <w:gridAfter w:val="1"/>
          <w:wAfter w:w="551" w:type="dxa"/>
          <w:trHeight w:val="66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10601030100000100</w:t>
            </w:r>
          </w:p>
        </w:tc>
        <w:tc>
          <w:tcPr>
            <w:tcW w:w="5355" w:type="dxa"/>
            <w:gridSpan w:val="4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Налог на имущество физических лиц, зачисляемый в бюджет поселения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1600,0</w:t>
            </w:r>
          </w:p>
        </w:tc>
      </w:tr>
      <w:tr w:rsidR="00C7110F" w:rsidRPr="003D564F" w:rsidTr="00D671A1">
        <w:trPr>
          <w:gridAfter w:val="1"/>
          <w:wAfter w:w="551" w:type="dxa"/>
          <w:trHeight w:val="39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10606000100000100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Земельный налог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30000,0</w:t>
            </w:r>
          </w:p>
        </w:tc>
      </w:tr>
      <w:tr w:rsidR="00C7110F" w:rsidRPr="003D564F" w:rsidTr="00D671A1">
        <w:trPr>
          <w:gridAfter w:val="1"/>
          <w:wAfter w:w="551" w:type="dxa"/>
          <w:trHeight w:val="840"/>
        </w:trPr>
        <w:tc>
          <w:tcPr>
            <w:tcW w:w="2709" w:type="dxa"/>
            <w:gridSpan w:val="3"/>
            <w:vMerge w:val="restart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11105010100000100</w:t>
            </w:r>
          </w:p>
        </w:tc>
        <w:tc>
          <w:tcPr>
            <w:tcW w:w="5355" w:type="dxa"/>
            <w:gridSpan w:val="4"/>
            <w:vMerge w:val="restart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Доходы, получаемые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  <w:tc>
          <w:tcPr>
            <w:tcW w:w="1696" w:type="dxa"/>
            <w:gridSpan w:val="2"/>
            <w:vMerge w:val="restart"/>
            <w:vAlign w:val="bottom"/>
          </w:tcPr>
          <w:p w:rsidR="00C7110F" w:rsidRPr="00653D6C" w:rsidRDefault="00C7110F" w:rsidP="00D671A1">
            <w:pPr>
              <w:spacing w:line="240" w:lineRule="auto"/>
              <w:ind w:left="-1242" w:right="-23" w:firstLine="1537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3000,0</w:t>
            </w:r>
          </w:p>
        </w:tc>
      </w:tr>
      <w:tr w:rsidR="00C7110F" w:rsidRPr="003D564F" w:rsidTr="00D671A1">
        <w:trPr>
          <w:gridAfter w:val="1"/>
          <w:wAfter w:w="551" w:type="dxa"/>
          <w:trHeight w:val="375"/>
        </w:trPr>
        <w:tc>
          <w:tcPr>
            <w:tcW w:w="2709" w:type="dxa"/>
            <w:gridSpan w:val="3"/>
            <w:vMerge/>
            <w:vAlign w:val="center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355" w:type="dxa"/>
            <w:gridSpan w:val="4"/>
            <w:vMerge/>
            <w:vAlign w:val="center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vAlign w:val="center"/>
          </w:tcPr>
          <w:p w:rsidR="00C7110F" w:rsidRPr="00653D6C" w:rsidRDefault="00C7110F" w:rsidP="00D671A1">
            <w:pPr>
              <w:spacing w:line="240" w:lineRule="auto"/>
              <w:ind w:firstLine="1429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6E42E1">
        <w:trPr>
          <w:gridAfter w:val="1"/>
          <w:wAfter w:w="551" w:type="dxa"/>
          <w:trHeight w:val="982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11105035100000100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Доходы от сдачи в аренду имущества, находящегося  в оперативном управлении органов управления поселений и созданных ими учреждений (за исключением имущества муниципальных, автономных учреждений)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20,0</w:t>
            </w:r>
          </w:p>
        </w:tc>
      </w:tr>
      <w:tr w:rsidR="00C7110F" w:rsidRPr="003D564F" w:rsidTr="006E42E1">
        <w:trPr>
          <w:gridAfter w:val="1"/>
          <w:wAfter w:w="551" w:type="dxa"/>
          <w:trHeight w:val="132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11406013100000400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поселения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100,0</w:t>
            </w:r>
          </w:p>
        </w:tc>
      </w:tr>
      <w:tr w:rsidR="00C7110F" w:rsidRPr="003D564F" w:rsidTr="006E42E1">
        <w:trPr>
          <w:gridAfter w:val="1"/>
          <w:wAfter w:w="551" w:type="dxa"/>
          <w:trHeight w:val="36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20000000000000000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48082,9</w:t>
            </w:r>
          </w:p>
        </w:tc>
      </w:tr>
      <w:tr w:rsidR="00C7110F" w:rsidRPr="003D564F" w:rsidTr="00D671A1">
        <w:trPr>
          <w:gridAfter w:val="1"/>
          <w:wAfter w:w="551" w:type="dxa"/>
          <w:trHeight w:val="36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20202999100000100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4392,4</w:t>
            </w:r>
          </w:p>
        </w:tc>
      </w:tr>
      <w:tr w:rsidR="00C7110F" w:rsidRPr="003D564F" w:rsidTr="00D671A1">
        <w:trPr>
          <w:gridAfter w:val="1"/>
          <w:wAfter w:w="551" w:type="dxa"/>
          <w:trHeight w:val="1605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20203024100000100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Субвенции из краевого фонда компенсаций бюджетам поселений на осуществление государственных полномочий по образованию  и организации деятельности административных комиссий 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7,7</w:t>
            </w:r>
          </w:p>
        </w:tc>
      </w:tr>
      <w:tr w:rsidR="00C7110F" w:rsidRPr="003D564F" w:rsidTr="00D671A1">
        <w:trPr>
          <w:gridAfter w:val="1"/>
          <w:wAfter w:w="551" w:type="dxa"/>
          <w:trHeight w:val="690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20204999100000100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1699,0</w:t>
            </w:r>
          </w:p>
        </w:tc>
      </w:tr>
      <w:tr w:rsidR="00C7110F" w:rsidRPr="003D564F" w:rsidTr="00D671A1">
        <w:trPr>
          <w:gridAfter w:val="1"/>
          <w:wAfter w:w="551" w:type="dxa"/>
          <w:trHeight w:val="675"/>
        </w:trPr>
        <w:tc>
          <w:tcPr>
            <w:tcW w:w="2709" w:type="dxa"/>
            <w:gridSpan w:val="3"/>
            <w:noWrap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20705000100000100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95,0</w:t>
            </w:r>
          </w:p>
        </w:tc>
      </w:tr>
      <w:tr w:rsidR="00C7110F" w:rsidRPr="003D564F" w:rsidTr="00D671A1">
        <w:trPr>
          <w:gridAfter w:val="1"/>
          <w:wAfter w:w="551" w:type="dxa"/>
          <w:trHeight w:val="1575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21805010100000100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41888,8</w:t>
            </w:r>
          </w:p>
        </w:tc>
      </w:tr>
      <w:tr w:rsidR="00C7110F" w:rsidRPr="003D564F" w:rsidTr="00D671A1">
        <w:trPr>
          <w:gridAfter w:val="1"/>
          <w:wAfter w:w="551" w:type="dxa"/>
          <w:trHeight w:val="1335"/>
        </w:trPr>
        <w:tc>
          <w:tcPr>
            <w:tcW w:w="2709" w:type="dxa"/>
            <w:gridSpan w:val="3"/>
          </w:tcPr>
          <w:p w:rsidR="00C7110F" w:rsidRPr="00653D6C" w:rsidRDefault="00C7110F" w:rsidP="00653D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21905000100000100</w:t>
            </w: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 из бюджетов поселений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0,0</w:t>
            </w:r>
          </w:p>
        </w:tc>
      </w:tr>
      <w:tr w:rsidR="00C7110F" w:rsidRPr="003D564F" w:rsidTr="00D671A1">
        <w:trPr>
          <w:gridAfter w:val="1"/>
          <w:wAfter w:w="551" w:type="dxa"/>
          <w:trHeight w:val="375"/>
        </w:trPr>
        <w:tc>
          <w:tcPr>
            <w:tcW w:w="1099" w:type="dxa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10" w:type="dxa"/>
            <w:gridSpan w:val="2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355" w:type="dxa"/>
            <w:gridSpan w:val="4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Всего доходов</w:t>
            </w: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D671A1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126302,9</w:t>
            </w:r>
          </w:p>
        </w:tc>
      </w:tr>
      <w:tr w:rsidR="00C7110F" w:rsidRPr="003D564F" w:rsidTr="00D671A1">
        <w:trPr>
          <w:trHeight w:val="315"/>
        </w:trPr>
        <w:tc>
          <w:tcPr>
            <w:tcW w:w="1099" w:type="dxa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10" w:type="dxa"/>
            <w:gridSpan w:val="2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807" w:type="dxa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9" w:type="dxa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609" w:type="dxa"/>
            <w:gridSpan w:val="2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51" w:type="dxa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D671A1">
        <w:trPr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10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807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609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51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D671A1">
        <w:trPr>
          <w:trHeight w:val="315"/>
        </w:trPr>
        <w:tc>
          <w:tcPr>
            <w:tcW w:w="109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10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807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9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609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51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D671A1">
        <w:trPr>
          <w:trHeight w:val="315"/>
        </w:trPr>
        <w:tc>
          <w:tcPr>
            <w:tcW w:w="4455" w:type="dxa"/>
            <w:gridSpan w:val="5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3609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51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0105F2">
        <w:trPr>
          <w:trHeight w:val="315"/>
        </w:trPr>
        <w:tc>
          <w:tcPr>
            <w:tcW w:w="8064" w:type="dxa"/>
            <w:gridSpan w:val="7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Выселковского сельского поселения</w:t>
            </w:r>
          </w:p>
        </w:tc>
        <w:tc>
          <w:tcPr>
            <w:tcW w:w="551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D671A1">
        <w:trPr>
          <w:trHeight w:val="315"/>
        </w:trPr>
        <w:tc>
          <w:tcPr>
            <w:tcW w:w="8064" w:type="dxa"/>
            <w:gridSpan w:val="7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Выселковского района по экономическим, </w:t>
            </w:r>
          </w:p>
        </w:tc>
        <w:tc>
          <w:tcPr>
            <w:tcW w:w="551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D671A1">
        <w:trPr>
          <w:trHeight w:val="315"/>
        </w:trPr>
        <w:tc>
          <w:tcPr>
            <w:tcW w:w="4455" w:type="dxa"/>
            <w:gridSpan w:val="5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производственным, финансовым</w:t>
            </w:r>
          </w:p>
        </w:tc>
        <w:tc>
          <w:tcPr>
            <w:tcW w:w="3609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51" w:type="dxa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C7110F" w:rsidRPr="003D564F" w:rsidTr="00D671A1">
        <w:trPr>
          <w:gridAfter w:val="1"/>
          <w:wAfter w:w="551" w:type="dxa"/>
          <w:trHeight w:val="315"/>
        </w:trPr>
        <w:tc>
          <w:tcPr>
            <w:tcW w:w="9760" w:type="dxa"/>
            <w:gridSpan w:val="9"/>
            <w:noWrap/>
            <w:vAlign w:val="bottom"/>
          </w:tcPr>
          <w:p w:rsidR="00C7110F" w:rsidRPr="00653D6C" w:rsidRDefault="00C7110F" w:rsidP="00653D6C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и социальным вопросам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</w:t>
            </w:r>
            <w:r w:rsidRPr="00653D6C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Т.В.Миронова                                     </w:t>
            </w:r>
          </w:p>
        </w:tc>
      </w:tr>
    </w:tbl>
    <w:p w:rsidR="00C7110F" w:rsidRPr="00653D6C" w:rsidRDefault="00C7110F">
      <w:pPr>
        <w:rPr>
          <w:sz w:val="24"/>
        </w:rPr>
      </w:pPr>
    </w:p>
    <w:sectPr w:rsidR="00C7110F" w:rsidRPr="00653D6C" w:rsidSect="00653D6C">
      <w:pgSz w:w="11905" w:h="16837"/>
      <w:pgMar w:top="1134" w:right="567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D6C"/>
    <w:rsid w:val="00003E3E"/>
    <w:rsid w:val="0000471A"/>
    <w:rsid w:val="00004971"/>
    <w:rsid w:val="0001045D"/>
    <w:rsid w:val="000105F2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B09"/>
    <w:rsid w:val="001C16AC"/>
    <w:rsid w:val="001C1885"/>
    <w:rsid w:val="001C2484"/>
    <w:rsid w:val="001C4720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66E4"/>
    <w:rsid w:val="0032254B"/>
    <w:rsid w:val="00323060"/>
    <w:rsid w:val="00323B76"/>
    <w:rsid w:val="003243A5"/>
    <w:rsid w:val="00330A53"/>
    <w:rsid w:val="00335984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CBE"/>
    <w:rsid w:val="003C4D82"/>
    <w:rsid w:val="003C4FF4"/>
    <w:rsid w:val="003C603D"/>
    <w:rsid w:val="003D0FAC"/>
    <w:rsid w:val="003D564F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737"/>
    <w:rsid w:val="0043424A"/>
    <w:rsid w:val="00437388"/>
    <w:rsid w:val="0044647D"/>
    <w:rsid w:val="00447F4D"/>
    <w:rsid w:val="00450EE1"/>
    <w:rsid w:val="00454192"/>
    <w:rsid w:val="00461E8D"/>
    <w:rsid w:val="00462885"/>
    <w:rsid w:val="00464371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34C9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54BC"/>
    <w:rsid w:val="00646542"/>
    <w:rsid w:val="00646752"/>
    <w:rsid w:val="00650DF8"/>
    <w:rsid w:val="00652B3E"/>
    <w:rsid w:val="00653D6C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2E1"/>
    <w:rsid w:val="006E4BAB"/>
    <w:rsid w:val="006F2303"/>
    <w:rsid w:val="006F2879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D6D"/>
    <w:rsid w:val="00755803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B6F4E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70929"/>
    <w:rsid w:val="00C7110F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072DF"/>
    <w:rsid w:val="00D10878"/>
    <w:rsid w:val="00D109D9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671A1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7237"/>
    <w:rsid w:val="00E7017A"/>
    <w:rsid w:val="00E709D1"/>
    <w:rsid w:val="00E73AB5"/>
    <w:rsid w:val="00E74DF6"/>
    <w:rsid w:val="00E80547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5166"/>
    <w:rsid w:val="00FC106D"/>
    <w:rsid w:val="00FC1ECC"/>
    <w:rsid w:val="00FC65EC"/>
    <w:rsid w:val="00FD0F72"/>
    <w:rsid w:val="00FD4A8B"/>
    <w:rsid w:val="00FD549F"/>
    <w:rsid w:val="00FD6307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8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399</Words>
  <Characters>2276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Позитроника</cp:lastModifiedBy>
  <cp:revision>6</cp:revision>
  <dcterms:created xsi:type="dcterms:W3CDTF">2012-05-15T05:44:00Z</dcterms:created>
  <dcterms:modified xsi:type="dcterms:W3CDTF">2013-04-16T17:39:00Z</dcterms:modified>
</cp:coreProperties>
</file>